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50F5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6E1EA6">
        <w:rPr>
          <w:b/>
          <w:i/>
          <w:noProof/>
          <w:sz w:val="28"/>
        </w:rPr>
        <w:t>R5-211648</w:t>
      </w:r>
      <w:r w:rsidR="007C7FD1">
        <w:rPr>
          <w:b/>
          <w:i/>
          <w:noProof/>
          <w:sz w:val="28"/>
        </w:rPr>
        <w:fldChar w:fldCharType="end"/>
      </w:r>
    </w:p>
    <w:p w14:paraId="7CB45193" w14:textId="20E945B9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F50EE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1F50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D518A" w:rsidR="001E41F3" w:rsidRPr="00410371" w:rsidRDefault="007C7FD1" w:rsidP="00B22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2261">
              <w:rPr>
                <w:b/>
                <w:noProof/>
                <w:sz w:val="28"/>
              </w:rPr>
              <w:t>0214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2F915" w:rsidR="001E41F3" w:rsidRPr="00410371" w:rsidRDefault="006E1EA6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935CC" w:rsidR="001E41F3" w:rsidRDefault="00B22261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B22261">
              <w:t>Update of FR1 TT for RRC re-establishment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90903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50EE">
              <w:rPr>
                <w:noProof/>
              </w:rPr>
              <w:t>2021-01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037DD818" w:rsidR="001E41F3" w:rsidRDefault="007206CF" w:rsidP="00CE2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attached zip file “38.533 </w:t>
            </w:r>
            <w:r w:rsidR="00E7253F">
              <w:rPr>
                <w:noProof/>
              </w:rPr>
              <w:t>6.3.2.1.3 TT v2</w:t>
            </w:r>
            <w:r>
              <w:rPr>
                <w:noProof/>
              </w:rPr>
              <w:t>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8831A" w:rsidR="001E41F3" w:rsidRDefault="007206CF" w:rsidP="00265CD0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 xml:space="preserve">The analysis to derive the Test Tolerance for </w:t>
            </w:r>
            <w:r w:rsidR="00265CD0">
              <w:rPr>
                <w:noProof/>
              </w:rPr>
              <w:t>RRC re-establishment test case</w:t>
            </w:r>
            <w:r w:rsidRPr="007206CF">
              <w:rPr>
                <w:noProof/>
              </w:rPr>
              <w:t xml:space="preserve">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A21FC" w14:textId="77777777" w:rsidR="008863B9" w:rsidRPr="006E1EA6" w:rsidRDefault="008E4A97" w:rsidP="008E4A9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1EA6">
              <w:rPr>
                <w:noProof/>
                <w:lang w:eastAsia="zh-CN"/>
              </w:rPr>
              <w:t>1</w:t>
            </w:r>
            <w:r w:rsidRPr="006E1EA6">
              <w:rPr>
                <w:noProof/>
                <w:vertAlign w:val="superscript"/>
                <w:lang w:eastAsia="zh-CN"/>
              </w:rPr>
              <w:t>st</w:t>
            </w:r>
            <w:r w:rsidRPr="006E1EA6">
              <w:rPr>
                <w:noProof/>
                <w:lang w:eastAsia="zh-CN"/>
              </w:rPr>
              <w:t xml:space="preserve"> revision</w:t>
            </w:r>
          </w:p>
          <w:p w14:paraId="6EBA5BF7" w14:textId="77777777" w:rsidR="008E4A97" w:rsidRDefault="008E4A97" w:rsidP="008E4A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E1EA6">
              <w:rPr>
                <w:noProof/>
                <w:lang w:eastAsia="zh-CN"/>
              </w:rPr>
              <w:t>Remove revision marks in .doc and correct colors in .xls</w:t>
            </w:r>
          </w:p>
          <w:p w14:paraId="7E66FB8D" w14:textId="77777777" w:rsidR="006E1EA6" w:rsidRDefault="006E1EA6" w:rsidP="006E1E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CA4173" w14:textId="3A349AB2" w:rsidR="006E1EA6" w:rsidRDefault="006E1EA6" w:rsidP="006E1E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R5-210850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E4A97" w:rsidRDefault="001E41F3">
      <w:pPr>
        <w:rPr>
          <w:noProof/>
        </w:rPr>
        <w:sectPr w:rsidR="001E41F3" w:rsidRPr="008E4A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7A93D15F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 xml:space="preserve">38.533 </w:t>
      </w:r>
      <w:r w:rsidR="00B919EF">
        <w:rPr>
          <w:rFonts w:eastAsia="??"/>
          <w:b/>
          <w:color w:val="FF0000"/>
          <w:sz w:val="24"/>
          <w:szCs w:val="32"/>
          <w:highlight w:val="yellow"/>
        </w:rPr>
        <w:t>6.3.2.1.3 TT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2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</w:p>
    <w:bookmarkEnd w:id="2"/>
    <w:p w14:paraId="0F559416" w14:textId="53A9D4C5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Pr="00BF29CB">
        <w:rPr>
          <w:rFonts w:eastAsia="??"/>
          <w:color w:val="FF0000"/>
          <w:sz w:val="20"/>
          <w:szCs w:val="32"/>
        </w:rPr>
        <w:t xml:space="preserve">38.533 </w:t>
      </w:r>
      <w:r w:rsidR="00E7253F">
        <w:rPr>
          <w:rFonts w:eastAsia="??"/>
          <w:color w:val="FF0000"/>
          <w:sz w:val="20"/>
          <w:szCs w:val="32"/>
        </w:rPr>
        <w:t>6.3.2.1.3 TT v2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FDE9F" w14:textId="77777777" w:rsidR="00BE4874" w:rsidRDefault="00BE4874">
      <w:r>
        <w:separator/>
      </w:r>
    </w:p>
  </w:endnote>
  <w:endnote w:type="continuationSeparator" w:id="0">
    <w:p w14:paraId="23E7A2EB" w14:textId="77777777" w:rsidR="00BE4874" w:rsidRDefault="00BE4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7E767" w14:textId="77777777" w:rsidR="00BE4874" w:rsidRDefault="00BE4874">
      <w:r>
        <w:separator/>
      </w:r>
    </w:p>
  </w:footnote>
  <w:footnote w:type="continuationSeparator" w:id="0">
    <w:p w14:paraId="14CCCF82" w14:textId="77777777" w:rsidR="00BE4874" w:rsidRDefault="00BE4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06CF" w:rsidRDefault="00720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06CF" w:rsidRDefault="007206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06CF" w:rsidRDefault="007206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06CF" w:rsidRDefault="007206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05C5C"/>
    <w:multiLevelType w:val="hybridMultilevel"/>
    <w:tmpl w:val="7B9E035A"/>
    <w:lvl w:ilvl="0" w:tplc="24E6D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EE1D20"/>
    <w:multiLevelType w:val="hybridMultilevel"/>
    <w:tmpl w:val="B008D3AA"/>
    <w:lvl w:ilvl="0" w:tplc="4FF030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16C"/>
    <w:rsid w:val="001B7A65"/>
    <w:rsid w:val="001D1CCF"/>
    <w:rsid w:val="001E41F3"/>
    <w:rsid w:val="001F50EE"/>
    <w:rsid w:val="0026004D"/>
    <w:rsid w:val="002640DD"/>
    <w:rsid w:val="00265CD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87D"/>
    <w:rsid w:val="003E1A36"/>
    <w:rsid w:val="00410371"/>
    <w:rsid w:val="004242F1"/>
    <w:rsid w:val="004352FC"/>
    <w:rsid w:val="004570B1"/>
    <w:rsid w:val="004B75B7"/>
    <w:rsid w:val="0051580D"/>
    <w:rsid w:val="00547111"/>
    <w:rsid w:val="005870B5"/>
    <w:rsid w:val="00590D27"/>
    <w:rsid w:val="00592D74"/>
    <w:rsid w:val="005E2C44"/>
    <w:rsid w:val="00621188"/>
    <w:rsid w:val="006257ED"/>
    <w:rsid w:val="00665C47"/>
    <w:rsid w:val="00695808"/>
    <w:rsid w:val="006B46FB"/>
    <w:rsid w:val="006E1EA6"/>
    <w:rsid w:val="006E21FB"/>
    <w:rsid w:val="006E2C3E"/>
    <w:rsid w:val="007206CF"/>
    <w:rsid w:val="00792342"/>
    <w:rsid w:val="007977A8"/>
    <w:rsid w:val="007B512A"/>
    <w:rsid w:val="007C2097"/>
    <w:rsid w:val="007C7FD1"/>
    <w:rsid w:val="007D6A07"/>
    <w:rsid w:val="007F7259"/>
    <w:rsid w:val="008040A8"/>
    <w:rsid w:val="008279FA"/>
    <w:rsid w:val="008626E7"/>
    <w:rsid w:val="00870EE7"/>
    <w:rsid w:val="008863B9"/>
    <w:rsid w:val="008A45A6"/>
    <w:rsid w:val="008E4A97"/>
    <w:rsid w:val="008F3789"/>
    <w:rsid w:val="008F686C"/>
    <w:rsid w:val="009148DE"/>
    <w:rsid w:val="00941E30"/>
    <w:rsid w:val="009478B5"/>
    <w:rsid w:val="009777D9"/>
    <w:rsid w:val="00991B88"/>
    <w:rsid w:val="009A5753"/>
    <w:rsid w:val="009A579D"/>
    <w:rsid w:val="009E3297"/>
    <w:rsid w:val="009F734F"/>
    <w:rsid w:val="00A246B6"/>
    <w:rsid w:val="00A317CC"/>
    <w:rsid w:val="00A47E70"/>
    <w:rsid w:val="00A50CF0"/>
    <w:rsid w:val="00A7671C"/>
    <w:rsid w:val="00AA2CBC"/>
    <w:rsid w:val="00AC5820"/>
    <w:rsid w:val="00AD1CD8"/>
    <w:rsid w:val="00B22261"/>
    <w:rsid w:val="00B258BB"/>
    <w:rsid w:val="00B37E96"/>
    <w:rsid w:val="00B67B97"/>
    <w:rsid w:val="00B919EF"/>
    <w:rsid w:val="00B968C8"/>
    <w:rsid w:val="00BA3EC5"/>
    <w:rsid w:val="00BA51D9"/>
    <w:rsid w:val="00BB5DFC"/>
    <w:rsid w:val="00BD279D"/>
    <w:rsid w:val="00BD6BB8"/>
    <w:rsid w:val="00BE4874"/>
    <w:rsid w:val="00C66BA2"/>
    <w:rsid w:val="00C71C8C"/>
    <w:rsid w:val="00C95985"/>
    <w:rsid w:val="00CC5026"/>
    <w:rsid w:val="00CC68D0"/>
    <w:rsid w:val="00CE2A43"/>
    <w:rsid w:val="00D03F9A"/>
    <w:rsid w:val="00D06D51"/>
    <w:rsid w:val="00D24991"/>
    <w:rsid w:val="00D50255"/>
    <w:rsid w:val="00D66520"/>
    <w:rsid w:val="00DC06F4"/>
    <w:rsid w:val="00DE34CF"/>
    <w:rsid w:val="00E13F3D"/>
    <w:rsid w:val="00E34898"/>
    <w:rsid w:val="00E7253F"/>
    <w:rsid w:val="00EB09B7"/>
    <w:rsid w:val="00EE7D7C"/>
    <w:rsid w:val="00F25D98"/>
    <w:rsid w:val="00F300FB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D67E4-03C0-464C-8945-DD761244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2020-02-03T08:32:00Z</dcterms:created>
  <dcterms:modified xsi:type="dcterms:W3CDTF">2021-03-05T06:48:00Z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(3)QGDcVFi4GWs6godgGwYYEtUrtM7tWZqy4qgi7mM/fSRBlA0n1LJB0sjS/2zuowcJ92UkipbC
CJCVaKbnMoZeoQY12FyMyMaDV6eZl207MSolFwJvH8uc3UGHJgM/e8mJYfFriFQRf6oxf5EO
3WavJ1o52ym1TyxTSIR8GBuLZ82bpk8io2p4zery+X/HS+N1dimbDfXYX4wwOmwoTpeKPZGs
grC/W1S9U+w9e+8S9n</vt:lpwstr>
  </property>
  <property fmtid="{D5CDD505-2E9C-101B-9397-08002B2CF9AE}" pid="22" name="_2015_ms_pID_7253431">
    <vt:lpwstr>PIoxr8xJORb+zH8zClj3lEXsqMvEuJiA69L10L3wIcajW84hjAi0OT
WoazFyVCPwGXPPwOvaf2oDS/2Ldlmfu5r3vw5mYukqf5RzHacMvKHi3Cg7BhnIoLb8mtDzsK
eJD4EoSx1WdWzmI15+IHbSL32ZWvxStt/wV5ce0Z7j9GM5/edLF3JMBz8PQgfxNvAuPeEDcd
LqlSKg1i7bapTTo+VdHphasNEiRNMeBahRYs</vt:lpwstr>
  </property>
  <property fmtid="{D5CDD505-2E9C-101B-9397-08002B2CF9AE}" pid="23" name="_2015_ms_pID_7253432">
    <vt:lpwstr>UQ==</vt:lpwstr>
  </property>
</Properties>
</file>